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北京市大兴区黄村镇综合保障办公室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——电子设备采购项目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项目申报时间：2024年8月30日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电子设备采购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黄村镇综合保障办公室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13811692854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购置类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电子设备采购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与第三方合作，负责机关工作人员的电子设备采购工作。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综合保障办公室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69262632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电子设备采购费用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与第三方合作，负责机关工作人员的电子设备采购工作。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与第三方合作，负责机关工作人员的电子设备采购工作。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与第三方合作，负责机关工作人员的电子设备采购工作。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电子设备采购费用</w:t>
            </w:r>
            <w:bookmarkStart w:id="0" w:name="_GoBack"/>
            <w:bookmarkEnd w:id="0"/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2025年全年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按次支付费用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55168BD"/>
    <w:rsid w:val="0A5D4D63"/>
    <w:rsid w:val="13F73D10"/>
    <w:rsid w:val="2F471EE1"/>
    <w:rsid w:val="308113CB"/>
    <w:rsid w:val="34B53ED7"/>
    <w:rsid w:val="4A503088"/>
    <w:rsid w:val="4F815F87"/>
    <w:rsid w:val="54F9326F"/>
    <w:rsid w:val="59467262"/>
    <w:rsid w:val="625005B0"/>
    <w:rsid w:val="62B2118B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2024-08-29T03:33:55Z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